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C7" w:rsidRPr="00474283" w:rsidRDefault="00B80DC7" w:rsidP="00BC040D">
      <w:pPr>
        <w:pStyle w:val="Heading1"/>
        <w:widowControl w:val="0"/>
        <w:shd w:val="clear" w:color="auto" w:fill="FFFFFF"/>
        <w:tabs>
          <w:tab w:val="left" w:pos="4282"/>
        </w:tabs>
        <w:adjustRightInd w:val="0"/>
        <w:jc w:val="center"/>
        <w:rPr>
          <w:b w:val="0"/>
          <w:sz w:val="28"/>
          <w:szCs w:val="28"/>
        </w:rPr>
      </w:pPr>
      <w:r w:rsidRPr="00474283">
        <w:rPr>
          <w:b w:val="0"/>
          <w:sz w:val="28"/>
          <w:szCs w:val="28"/>
        </w:rPr>
        <w:t>Претенденты на получение денежного поощрения лучшими учителями</w:t>
      </w:r>
    </w:p>
    <w:p w:rsidR="00B80DC7" w:rsidRPr="00474283" w:rsidRDefault="00B80DC7" w:rsidP="00BC040D">
      <w:pPr>
        <w:jc w:val="center"/>
        <w:rPr>
          <w:sz w:val="28"/>
          <w:szCs w:val="28"/>
        </w:rPr>
      </w:pPr>
      <w:r w:rsidRPr="00474283">
        <w:rPr>
          <w:sz w:val="28"/>
          <w:szCs w:val="28"/>
        </w:rPr>
        <w:t>Вологодской области в 2012 году</w:t>
      </w:r>
    </w:p>
    <w:p w:rsidR="00B80DC7" w:rsidRPr="00DA27EF" w:rsidRDefault="00B80DC7" w:rsidP="00BC040D">
      <w:pPr>
        <w:shd w:val="clear" w:color="auto" w:fill="FFFFFF"/>
        <w:spacing w:line="322" w:lineRule="exact"/>
        <w:ind w:left="149"/>
        <w:jc w:val="center"/>
        <w:rPr>
          <w:b/>
          <w:sz w:val="28"/>
          <w:szCs w:val="28"/>
        </w:rPr>
      </w:pPr>
    </w:p>
    <w:tbl>
      <w:tblPr>
        <w:tblW w:w="10472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075"/>
        <w:gridCol w:w="1496"/>
        <w:gridCol w:w="4096"/>
        <w:gridCol w:w="2244"/>
      </w:tblGrid>
      <w:tr w:rsidR="00B80DC7" w:rsidRPr="008E18F2" w:rsidTr="00A11EB6">
        <w:trPr>
          <w:trHeight w:val="832"/>
        </w:trPr>
        <w:tc>
          <w:tcPr>
            <w:tcW w:w="561" w:type="dxa"/>
            <w:vAlign w:val="center"/>
          </w:tcPr>
          <w:p w:rsidR="00B80DC7" w:rsidRPr="00474283" w:rsidRDefault="00B80DC7" w:rsidP="009622DF">
            <w:pPr>
              <w:jc w:val="center"/>
              <w:rPr>
                <w:bCs/>
              </w:rPr>
            </w:pPr>
            <w:r w:rsidRPr="0047428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075" w:type="dxa"/>
            <w:vAlign w:val="center"/>
          </w:tcPr>
          <w:p w:rsidR="00B80DC7" w:rsidRPr="00474283" w:rsidRDefault="00B80DC7" w:rsidP="009622DF">
            <w:pPr>
              <w:jc w:val="center"/>
              <w:rPr>
                <w:bCs/>
              </w:rPr>
            </w:pPr>
            <w:r w:rsidRPr="00474283">
              <w:rPr>
                <w:bCs/>
                <w:sz w:val="22"/>
                <w:szCs w:val="22"/>
              </w:rPr>
              <w:t>Фамилия Имя Отчество</w:t>
            </w:r>
          </w:p>
        </w:tc>
        <w:tc>
          <w:tcPr>
            <w:tcW w:w="1496" w:type="dxa"/>
            <w:vAlign w:val="center"/>
          </w:tcPr>
          <w:p w:rsidR="00B80DC7" w:rsidRPr="00474283" w:rsidRDefault="00B80DC7" w:rsidP="009622DF">
            <w:pPr>
              <w:jc w:val="center"/>
              <w:rPr>
                <w:bCs/>
              </w:rPr>
            </w:pPr>
            <w:r w:rsidRPr="00474283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4096" w:type="dxa"/>
            <w:vAlign w:val="center"/>
          </w:tcPr>
          <w:p w:rsidR="00B80DC7" w:rsidRPr="00474283" w:rsidRDefault="00B80DC7" w:rsidP="009622DF">
            <w:pPr>
              <w:jc w:val="center"/>
              <w:rPr>
                <w:bCs/>
              </w:rPr>
            </w:pPr>
            <w:r w:rsidRPr="00474283">
              <w:rPr>
                <w:bCs/>
                <w:sz w:val="22"/>
                <w:szCs w:val="22"/>
              </w:rPr>
              <w:t>Наименование общеобразовательного учреждения</w:t>
            </w:r>
          </w:p>
        </w:tc>
        <w:tc>
          <w:tcPr>
            <w:tcW w:w="2244" w:type="dxa"/>
            <w:vAlign w:val="center"/>
          </w:tcPr>
          <w:p w:rsidR="00B80DC7" w:rsidRPr="00474283" w:rsidRDefault="00B80DC7" w:rsidP="00F73F96">
            <w:pPr>
              <w:jc w:val="center"/>
              <w:rPr>
                <w:bCs/>
              </w:rPr>
            </w:pPr>
            <w:r w:rsidRPr="00474283">
              <w:rPr>
                <w:bCs/>
                <w:sz w:val="22"/>
                <w:szCs w:val="22"/>
              </w:rPr>
              <w:t>Муниципальное образование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1</w:t>
            </w:r>
          </w:p>
        </w:tc>
        <w:tc>
          <w:tcPr>
            <w:tcW w:w="2075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Мальчикова Ирина Владимировна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начальных классов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МБОУ «Средняя общеобразовательная школа № 26 с углубленным изучением отдельных предметов»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Череповец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2</w:t>
            </w:r>
          </w:p>
        </w:tc>
        <w:tc>
          <w:tcPr>
            <w:tcW w:w="2075" w:type="dxa"/>
            <w:vAlign w:val="center"/>
          </w:tcPr>
          <w:p w:rsidR="00B80DC7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 xml:space="preserve">Попова </w:t>
            </w:r>
          </w:p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Анна Александровна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русского языка и литературы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МОУ «Средняя общеобразовательная школа с углубленным изучением отдельных предметов № 8»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Вологда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3</w:t>
            </w:r>
          </w:p>
        </w:tc>
        <w:tc>
          <w:tcPr>
            <w:tcW w:w="2075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Успенский Андрей Геннадьевич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русского языка и литературы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МАОУ «Общеобразовательный лицей «АМТЭК»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Череповец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4</w:t>
            </w:r>
          </w:p>
        </w:tc>
        <w:tc>
          <w:tcPr>
            <w:tcW w:w="2075" w:type="dxa"/>
            <w:vAlign w:val="center"/>
          </w:tcPr>
          <w:p w:rsidR="00B80DC7" w:rsidRDefault="00B80DC7" w:rsidP="00235FA2">
            <w:pPr>
              <w:jc w:val="center"/>
            </w:pPr>
            <w:r w:rsidRPr="00274CA8">
              <w:t>Вирячева</w:t>
            </w:r>
          </w:p>
          <w:p w:rsidR="00B80DC7" w:rsidRPr="00274CA8" w:rsidRDefault="00B80DC7" w:rsidP="00235FA2">
            <w:pPr>
              <w:jc w:val="center"/>
            </w:pPr>
            <w:r w:rsidRPr="00274CA8">
              <w:t>Татьяна Константиновна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географии и ОБЖ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МОУ «Средняя общеобразовательная школа № 18»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Вологда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5</w:t>
            </w:r>
          </w:p>
        </w:tc>
        <w:tc>
          <w:tcPr>
            <w:tcW w:w="2075" w:type="dxa"/>
            <w:vAlign w:val="center"/>
          </w:tcPr>
          <w:p w:rsidR="00B80DC7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 xml:space="preserve">Молотков </w:t>
            </w:r>
          </w:p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Юрий Александрович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физики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  <w:rPr>
                <w:color w:val="000000"/>
              </w:rPr>
            </w:pPr>
            <w:r w:rsidRPr="00274CA8">
              <w:rPr>
                <w:color w:val="000000"/>
              </w:rPr>
              <w:t>БОУ ВО «Вологодская кадетская школа-интернат»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>
              <w:t>г. Сокол</w:t>
            </w:r>
            <w:r w:rsidRPr="00274CA8">
              <w:t xml:space="preserve"> </w:t>
            </w:r>
            <w:r>
              <w:t>(п</w:t>
            </w:r>
            <w:r w:rsidRPr="00274CA8">
              <w:t>одведомственное ДО</w:t>
            </w:r>
            <w:r>
              <w:t xml:space="preserve"> ВО)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6</w:t>
            </w:r>
          </w:p>
        </w:tc>
        <w:tc>
          <w:tcPr>
            <w:tcW w:w="2075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Шахназарова Елена Ибрагимовна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английского языка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МОУ «Гимназия»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 xml:space="preserve">Великоустюгский </w:t>
            </w:r>
            <w:r>
              <w:t>район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7</w:t>
            </w:r>
          </w:p>
        </w:tc>
        <w:tc>
          <w:tcPr>
            <w:tcW w:w="2075" w:type="dxa"/>
            <w:vAlign w:val="center"/>
          </w:tcPr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 xml:space="preserve">Бабкина </w:t>
            </w:r>
          </w:p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 xml:space="preserve">Ирина </w:t>
            </w:r>
          </w:p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>Львовна</w:t>
            </w:r>
          </w:p>
        </w:tc>
        <w:tc>
          <w:tcPr>
            <w:tcW w:w="1496" w:type="dxa"/>
            <w:vAlign w:val="center"/>
          </w:tcPr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>учитель биологии и химии</w:t>
            </w:r>
          </w:p>
        </w:tc>
        <w:tc>
          <w:tcPr>
            <w:tcW w:w="4096" w:type="dxa"/>
            <w:vAlign w:val="center"/>
          </w:tcPr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 xml:space="preserve">БОУ Грязовецкого муниципального </w:t>
            </w:r>
            <w:bookmarkStart w:id="0" w:name="_GoBack"/>
            <w:bookmarkEnd w:id="0"/>
            <w:r w:rsidRPr="004E62F2">
              <w:rPr>
                <w:color w:val="FF0000"/>
              </w:rPr>
              <w:t>района Вологодской области «Средняя общеобразовательная школа № 2  г. Грязовца»</w:t>
            </w:r>
          </w:p>
        </w:tc>
        <w:tc>
          <w:tcPr>
            <w:tcW w:w="2244" w:type="dxa"/>
            <w:vAlign w:val="center"/>
          </w:tcPr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>Грязовецкий муницииальный</w:t>
            </w:r>
          </w:p>
          <w:p w:rsidR="00B80DC7" w:rsidRPr="004E62F2" w:rsidRDefault="00B80DC7" w:rsidP="00235FA2">
            <w:pPr>
              <w:jc w:val="center"/>
              <w:rPr>
                <w:color w:val="FF0000"/>
              </w:rPr>
            </w:pPr>
            <w:r w:rsidRPr="004E62F2">
              <w:rPr>
                <w:color w:val="FF0000"/>
              </w:rPr>
              <w:t>район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 w:rsidRPr="0066498E">
              <w:t>8</w:t>
            </w:r>
          </w:p>
        </w:tc>
        <w:tc>
          <w:tcPr>
            <w:tcW w:w="2075" w:type="dxa"/>
            <w:vAlign w:val="center"/>
          </w:tcPr>
          <w:p w:rsidR="00B80DC7" w:rsidRDefault="00B80DC7" w:rsidP="00235FA2">
            <w:pPr>
              <w:jc w:val="center"/>
            </w:pPr>
            <w:r w:rsidRPr="00274CA8">
              <w:t xml:space="preserve">Колесникова Инна </w:t>
            </w:r>
          </w:p>
          <w:p w:rsidR="00B80DC7" w:rsidRPr="00274CA8" w:rsidRDefault="00B80DC7" w:rsidP="00235FA2">
            <w:pPr>
              <w:jc w:val="center"/>
            </w:pPr>
            <w:r w:rsidRPr="00274CA8">
              <w:t>Викторовна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музыки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МОУ «Средняя общеобразовательная школа № 16»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Вологда</w:t>
            </w:r>
          </w:p>
        </w:tc>
      </w:tr>
      <w:tr w:rsidR="00B80DC7" w:rsidRPr="008E18F2" w:rsidTr="009622DF">
        <w:trPr>
          <w:trHeight w:val="510"/>
        </w:trPr>
        <w:tc>
          <w:tcPr>
            <w:tcW w:w="561" w:type="dxa"/>
            <w:vAlign w:val="center"/>
          </w:tcPr>
          <w:p w:rsidR="00B80DC7" w:rsidRPr="0066498E" w:rsidRDefault="00B80DC7" w:rsidP="009622DF">
            <w:pPr>
              <w:jc w:val="center"/>
            </w:pPr>
            <w:r>
              <w:t>9</w:t>
            </w:r>
          </w:p>
        </w:tc>
        <w:tc>
          <w:tcPr>
            <w:tcW w:w="2075" w:type="dxa"/>
            <w:vAlign w:val="center"/>
          </w:tcPr>
          <w:p w:rsidR="00B80DC7" w:rsidRDefault="00B80DC7" w:rsidP="00235FA2">
            <w:pPr>
              <w:jc w:val="center"/>
            </w:pPr>
            <w:r w:rsidRPr="00274CA8">
              <w:t>Мокина</w:t>
            </w:r>
          </w:p>
          <w:p w:rsidR="00B80DC7" w:rsidRDefault="00B80DC7" w:rsidP="00235FA2">
            <w:pPr>
              <w:jc w:val="center"/>
            </w:pPr>
            <w:r w:rsidRPr="00274CA8">
              <w:t xml:space="preserve">Юлия </w:t>
            </w:r>
          </w:p>
          <w:p w:rsidR="00B80DC7" w:rsidRPr="00274CA8" w:rsidRDefault="00B80DC7" w:rsidP="00235FA2">
            <w:pPr>
              <w:jc w:val="center"/>
            </w:pPr>
            <w:r w:rsidRPr="00274CA8">
              <w:t>Витальевна</w:t>
            </w:r>
          </w:p>
        </w:tc>
        <w:tc>
          <w:tcPr>
            <w:tcW w:w="14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учитель начальных классов</w:t>
            </w:r>
          </w:p>
        </w:tc>
        <w:tc>
          <w:tcPr>
            <w:tcW w:w="4096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МБОУ «Средняя общеобразовательная школа № 26 с углубленным изучением отдельных предметов»</w:t>
            </w:r>
          </w:p>
        </w:tc>
        <w:tc>
          <w:tcPr>
            <w:tcW w:w="2244" w:type="dxa"/>
            <w:vAlign w:val="center"/>
          </w:tcPr>
          <w:p w:rsidR="00B80DC7" w:rsidRPr="00274CA8" w:rsidRDefault="00B80DC7" w:rsidP="00235FA2">
            <w:pPr>
              <w:jc w:val="center"/>
            </w:pPr>
            <w:r w:rsidRPr="00274CA8">
              <w:t>г. Череповец</w:t>
            </w:r>
          </w:p>
        </w:tc>
      </w:tr>
    </w:tbl>
    <w:p w:rsidR="00B80DC7" w:rsidRDefault="00B80DC7" w:rsidP="00BC040D">
      <w:pPr>
        <w:jc w:val="center"/>
        <w:rPr>
          <w:b/>
          <w:sz w:val="28"/>
          <w:szCs w:val="28"/>
        </w:rPr>
      </w:pPr>
    </w:p>
    <w:p w:rsidR="00B80DC7" w:rsidRDefault="00B80DC7" w:rsidP="00BC040D">
      <w:pPr>
        <w:jc w:val="center"/>
        <w:rPr>
          <w:b/>
          <w:sz w:val="28"/>
          <w:szCs w:val="28"/>
        </w:rPr>
      </w:pPr>
    </w:p>
    <w:p w:rsidR="00B80DC7" w:rsidRDefault="00B80DC7"/>
    <w:sectPr w:rsidR="00B80DC7" w:rsidSect="00EC301F">
      <w:footerReference w:type="even" r:id="rId6"/>
      <w:footerReference w:type="default" r:id="rId7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DC7" w:rsidRDefault="00B80DC7">
      <w:r>
        <w:separator/>
      </w:r>
    </w:p>
  </w:endnote>
  <w:endnote w:type="continuationSeparator" w:id="0">
    <w:p w:rsidR="00B80DC7" w:rsidRDefault="00B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C7" w:rsidRDefault="00B80DC7" w:rsidP="00EC30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0DC7" w:rsidRDefault="00B80DC7" w:rsidP="00EC30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DC7" w:rsidRDefault="00B80DC7" w:rsidP="00EC30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80DC7" w:rsidRDefault="00B80DC7" w:rsidP="00EC301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DC7" w:rsidRDefault="00B80DC7">
      <w:r>
        <w:separator/>
      </w:r>
    </w:p>
  </w:footnote>
  <w:footnote w:type="continuationSeparator" w:id="0">
    <w:p w:rsidR="00B80DC7" w:rsidRDefault="00B80D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40D"/>
    <w:rsid w:val="00032627"/>
    <w:rsid w:val="0016201E"/>
    <w:rsid w:val="00195CE3"/>
    <w:rsid w:val="001E104D"/>
    <w:rsid w:val="00207ADF"/>
    <w:rsid w:val="00235FA2"/>
    <w:rsid w:val="00257804"/>
    <w:rsid w:val="00274CA8"/>
    <w:rsid w:val="0028329A"/>
    <w:rsid w:val="002A5A8A"/>
    <w:rsid w:val="00474283"/>
    <w:rsid w:val="004813D4"/>
    <w:rsid w:val="004E62F2"/>
    <w:rsid w:val="00535875"/>
    <w:rsid w:val="005914F6"/>
    <w:rsid w:val="0066498E"/>
    <w:rsid w:val="007950DE"/>
    <w:rsid w:val="00802D97"/>
    <w:rsid w:val="00892D8D"/>
    <w:rsid w:val="008E18F2"/>
    <w:rsid w:val="00930EFF"/>
    <w:rsid w:val="009622DF"/>
    <w:rsid w:val="009B00CD"/>
    <w:rsid w:val="00A11EB6"/>
    <w:rsid w:val="00A64AB3"/>
    <w:rsid w:val="00B26B40"/>
    <w:rsid w:val="00B80DC7"/>
    <w:rsid w:val="00BC040D"/>
    <w:rsid w:val="00CA16A2"/>
    <w:rsid w:val="00CA52B8"/>
    <w:rsid w:val="00DA27EF"/>
    <w:rsid w:val="00EC301F"/>
    <w:rsid w:val="00F7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40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040D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040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C040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040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BC04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23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216</Words>
  <Characters>1233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Претенденты на получение денежного поощрения лучшими учителями</dc:title>
  <dc:subject/>
  <dc:creator>1</dc:creator>
  <cp:keywords/>
  <dc:description/>
  <cp:lastModifiedBy>ШороховаЛН</cp:lastModifiedBy>
  <cp:revision>5</cp:revision>
  <cp:lastPrinted>2012-03-30T05:15:00Z</cp:lastPrinted>
  <dcterms:created xsi:type="dcterms:W3CDTF">2014-09-24T10:24:00Z</dcterms:created>
  <dcterms:modified xsi:type="dcterms:W3CDTF">2014-10-24T08:46:00Z</dcterms:modified>
</cp:coreProperties>
</file>